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73A1A53A" w14:textId="40531A17" w:rsidR="004C51FC" w:rsidRDefault="004C51FC" w:rsidP="00D16F26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01746518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 w:rsidR="00FA5056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223EC4EC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C03312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4004F7FC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Bewerber oder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9"/>
        <w:gridCol w:w="2212"/>
        <w:gridCol w:w="1290"/>
        <w:gridCol w:w="1332"/>
        <w:gridCol w:w="1302"/>
        <w:gridCol w:w="1345"/>
      </w:tblGrid>
      <w:tr w:rsidR="00DE2F50" w:rsidRPr="00DE2F50" w14:paraId="51D02BBC" w14:textId="77777777" w:rsidTr="0098740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5A3B6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4317" w14:textId="72561E5B" w:rsidR="00DE2F50" w:rsidRPr="00BF36E4" w:rsidRDefault="00606A5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C56F" w14:textId="54EE5B54" w:rsidR="00DE2F50" w:rsidRPr="00BF36E4" w:rsidRDefault="00CA6F1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</w:tc>
      </w:tr>
      <w:tr w:rsidR="00DE2F50" w:rsidRPr="00DE2F50" w14:paraId="0A426E49" w14:textId="77777777" w:rsidTr="00987406"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00987406">
        <w:tc>
          <w:tcPr>
            <w:tcW w:w="1579" w:type="dxa"/>
            <w:vAlign w:val="center"/>
          </w:tcPr>
          <w:p w14:paraId="429311E1" w14:textId="11C9FFD6" w:rsidR="00DE2F50" w:rsidRPr="00DE2F50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F21B8E3" w14:textId="51656741" w:rsidR="00DE2F50" w:rsidRPr="00DE2F50" w:rsidRDefault="00136B08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zu §§ 123, 124, 128 Abs. 1 GWB </w:t>
            </w:r>
          </w:p>
        </w:tc>
        <w:tc>
          <w:tcPr>
            <w:tcW w:w="1290" w:type="dxa"/>
            <w:vAlign w:val="center"/>
          </w:tcPr>
          <w:p w14:paraId="6BBE8F44" w14:textId="4BEB47E5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088B0364" w14:textId="36C7494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580DC528" w14:textId="4E06A4A1" w:rsidR="00DE2F50" w:rsidRPr="00DE2F50" w:rsidRDefault="00CD4C1D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2351615B" w14:textId="06968158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00987406">
        <w:tc>
          <w:tcPr>
            <w:tcW w:w="1579" w:type="dxa"/>
            <w:vAlign w:val="center"/>
          </w:tcPr>
          <w:p w14:paraId="0E14DBD1" w14:textId="7A49A9D3" w:rsidR="009345FF" w:rsidRPr="00DE2F50" w:rsidRDefault="009345FF" w:rsidP="009345FF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1418737" w14:textId="17C38BAD" w:rsidR="009345FF" w:rsidRPr="00DE2F50" w:rsidRDefault="003F656C" w:rsidP="009345FF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366F6E">
              <w:rPr>
                <w:rFonts w:cs="Arial"/>
                <w:sz w:val="18"/>
                <w:szCs w:val="18"/>
              </w:rPr>
              <w:t>erufs</w:t>
            </w:r>
            <w:r w:rsidR="00366F6E" w:rsidRPr="00366F6E">
              <w:rPr>
                <w:rFonts w:cs="Arial"/>
                <w:sz w:val="18"/>
                <w:szCs w:val="18"/>
              </w:rPr>
              <w:t>- / Handelsregister</w:t>
            </w:r>
          </w:p>
        </w:tc>
        <w:tc>
          <w:tcPr>
            <w:tcW w:w="1290" w:type="dxa"/>
            <w:vAlign w:val="center"/>
          </w:tcPr>
          <w:p w14:paraId="59ED1BDA" w14:textId="14C1AA69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524FFC" w14:textId="10DF9832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08D375EE" w14:textId="4520D74D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335FD6D8" w14:textId="4729C317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00987406">
        <w:tc>
          <w:tcPr>
            <w:tcW w:w="1579" w:type="dxa"/>
            <w:vAlign w:val="center"/>
          </w:tcPr>
          <w:p w14:paraId="5DBC05F4" w14:textId="28B4D1CF" w:rsidR="00CA6F11" w:rsidRPr="00DE2F50" w:rsidRDefault="00CA6F11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13D448D" w14:textId="1EB97C46" w:rsidR="00CA6F11" w:rsidRPr="00DE2F50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290" w:type="dxa"/>
            <w:vAlign w:val="center"/>
          </w:tcPr>
          <w:p w14:paraId="767B7FB4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151A3800" w14:textId="77777777" w:rsidR="0035328E" w:rsidRDefault="0035328E" w:rsidP="0035328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3131ABA5" w:rsidR="00CA6F11" w:rsidRPr="00DE2F50" w:rsidRDefault="0035328E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  <w:r w:rsidDel="0035328E">
              <w:rPr>
                <w:rFonts w:cs="Arial"/>
                <w:sz w:val="18"/>
                <w:szCs w:val="18"/>
              </w:rPr>
              <w:t xml:space="preserve"> </w:t>
            </w:r>
            <w:r w:rsidR="00CA6F11">
              <w:rPr>
                <w:rFonts w:cs="Arial"/>
                <w:sz w:val="18"/>
                <w:szCs w:val="18"/>
              </w:rPr>
              <w:t xml:space="preserve">(nur </w:t>
            </w:r>
            <w:r w:rsidR="00CA6F11">
              <w:rPr>
                <w:rFonts w:cs="Arial"/>
                <w:sz w:val="18"/>
                <w:szCs w:val="18"/>
              </w:rPr>
              <w:lastRenderedPageBreak/>
              <w:t>einmal je Bietergemeinschaft)</w:t>
            </w:r>
          </w:p>
        </w:tc>
        <w:tc>
          <w:tcPr>
            <w:tcW w:w="1302" w:type="dxa"/>
            <w:vAlign w:val="center"/>
          </w:tcPr>
          <w:p w14:paraId="2D2BE695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–</w:t>
            </w:r>
          </w:p>
        </w:tc>
        <w:tc>
          <w:tcPr>
            <w:tcW w:w="1345" w:type="dxa"/>
            <w:vAlign w:val="center"/>
          </w:tcPr>
          <w:p w14:paraId="0839AD36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00987406">
        <w:tc>
          <w:tcPr>
            <w:tcW w:w="1579" w:type="dxa"/>
            <w:vAlign w:val="center"/>
          </w:tcPr>
          <w:p w14:paraId="5A7BBED5" w14:textId="5BBFE024" w:rsidR="00DE2F50" w:rsidRPr="00C0058A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854DDA6" w14:textId="5E7E5AC0" w:rsidR="00DE2F50" w:rsidRPr="00C0058A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290" w:type="dxa"/>
            <w:vAlign w:val="center"/>
          </w:tcPr>
          <w:p w14:paraId="4AC81533" w14:textId="26A5166A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E234F1" w14:textId="75D0E539" w:rsidR="00DE2F50" w:rsidRPr="00C0058A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160594" w14:textId="7F9D4ABC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CE0B456" w14:textId="7BF7AA88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1266C776" w14:textId="77777777" w:rsidTr="00987406">
        <w:tc>
          <w:tcPr>
            <w:tcW w:w="1579" w:type="dxa"/>
          </w:tcPr>
          <w:p w14:paraId="4ED045B6" w14:textId="2634331B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270F24F8" w14:textId="43709D7C" w:rsidR="00EF5AEB" w:rsidRPr="00CA6F11" w:rsidRDefault="00EF5AEB" w:rsidP="00EF5AEB">
            <w:pPr>
              <w:spacing w:before="180" w:after="18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0B0A0D5F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1BAFAFBC" w14:textId="77777777" w:rsidR="00EF5AEB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02" w:type="dxa"/>
          </w:tcPr>
          <w:p w14:paraId="0D073EAE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</w:tcPr>
          <w:p w14:paraId="69FC62C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00987406">
        <w:tc>
          <w:tcPr>
            <w:tcW w:w="1579" w:type="dxa"/>
          </w:tcPr>
          <w:p w14:paraId="25C2CD2B" w14:textId="19A3660A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3D45B4CD" w14:textId="581E7009" w:rsidR="00EF5AEB" w:rsidRPr="00DE2F50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</w:t>
            </w:r>
            <w:r w:rsidRPr="00606A51">
              <w:rPr>
                <w:rFonts w:cs="Arial"/>
                <w:sz w:val="18"/>
                <w:szCs w:val="18"/>
              </w:rPr>
              <w:t>Unterauftragnehmer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3635EF92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4E347860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02" w:type="dxa"/>
          </w:tcPr>
          <w:p w14:paraId="4DFAC787" w14:textId="0D2BED2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</w:tcPr>
          <w:p w14:paraId="28C558E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2BE01874" w14:textId="77777777" w:rsidR="00D444FE" w:rsidRPr="009E79F9" w:rsidRDefault="00D444FE" w:rsidP="00D16F26">
      <w:pPr>
        <w:spacing w:before="180" w:after="180"/>
        <w:jc w:val="both"/>
      </w:pPr>
      <w:r w:rsidRPr="009E79F9">
        <w:br w:type="page"/>
      </w:r>
    </w:p>
    <w:p w14:paraId="4F16D795" w14:textId="5EA3E133" w:rsidR="00BE6CFF" w:rsidRPr="00115DC2" w:rsidRDefault="00BE6CFF" w:rsidP="00D16F26">
      <w:pPr>
        <w:keepNext/>
        <w:keepLines/>
        <w:numPr>
          <w:ilvl w:val="0"/>
          <w:numId w:val="5"/>
        </w:numPr>
        <w:spacing w:before="180" w:after="180"/>
        <w:jc w:val="both"/>
        <w:outlineLvl w:val="0"/>
        <w:rPr>
          <w:rFonts w:eastAsiaTheme="majorEastAsia" w:cstheme="majorBidi"/>
          <w:b/>
          <w:sz w:val="26"/>
          <w:szCs w:val="26"/>
        </w:rPr>
      </w:pPr>
      <w:bookmarkStart w:id="0" w:name="_Toc440470130"/>
      <w:bookmarkStart w:id="1" w:name="_Toc503255179"/>
      <w:r w:rsidRPr="00115DC2">
        <w:rPr>
          <w:rFonts w:eastAsiaTheme="majorEastAsia" w:cstheme="majorBidi"/>
          <w:b/>
          <w:sz w:val="26"/>
          <w:szCs w:val="26"/>
        </w:rPr>
        <w:lastRenderedPageBreak/>
        <w:t>Eigenerklärung:</w:t>
      </w:r>
      <w:bookmarkEnd w:id="0"/>
      <w:bookmarkEnd w:id="1"/>
      <w:r w:rsidR="00B57E5B" w:rsidRPr="00115DC2">
        <w:rPr>
          <w:rFonts w:eastAsiaTheme="majorEastAsia" w:cstheme="majorBidi"/>
          <w:b/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7E3A62">
            <w:pPr>
              <w:spacing w:before="180" w:after="18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D16F26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D16F26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7E2645" w:rsidRPr="009E79F9" w14:paraId="7F1172C7" w14:textId="77777777" w:rsidTr="00C27553">
        <w:tc>
          <w:tcPr>
            <w:tcW w:w="3794" w:type="dxa"/>
          </w:tcPr>
          <w:p w14:paraId="0CC98D75" w14:textId="47CFC289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24DB81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Kleinstunternehmen</w:t>
            </w:r>
          </w:p>
          <w:p w14:paraId="6A9D5959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31798E3D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2B6891E9" w:rsidR="007E2645" w:rsidRPr="009E79F9" w:rsidRDefault="007E2645" w:rsidP="007E2645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093B4499" w14:textId="77777777" w:rsidTr="00DC4F6F">
        <w:tc>
          <w:tcPr>
            <w:tcW w:w="3794" w:type="dxa"/>
          </w:tcPr>
          <w:p w14:paraId="020C923E" w14:textId="3CABA531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1FED1DF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37531437" w14:textId="66A48744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39D82E22" w14:textId="77777777" w:rsidTr="00DC4F6F">
        <w:tc>
          <w:tcPr>
            <w:tcW w:w="3794" w:type="dxa"/>
          </w:tcPr>
          <w:p w14:paraId="50E62E6B" w14:textId="77777777" w:rsidR="007E2645" w:rsidRDefault="007E2645" w:rsidP="007E2645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4D93E04B" w14:textId="298F9C3C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im Rahmen der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lastRenderedPageBreak/>
              <w:t>Bekanntmachung über vergebene Aufträge 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3D106AA6" w14:textId="056969B7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rPr>
                <w:lang w:eastAsia="de-DE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7E3A62">
            <w:pPr>
              <w:spacing w:before="180" w:after="18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7E3A62">
            <w:pPr>
              <w:spacing w:before="180" w:after="18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77777777" w:rsidR="00CC2B6B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</w:p>
          <w:p w14:paraId="5A6ACC3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(Bewerbergemeinschaft)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7E3A62">
            <w:pPr>
              <w:keepNext/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7777777" w:rsidR="00CC2B6B" w:rsidRPr="009E79F9" w:rsidRDefault="00CC2B6B" w:rsidP="007E3A62">
            <w:pPr>
              <w:spacing w:before="180" w:after="18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lastRenderedPageBreak/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Bewerbergemeinschaft erfolgt die Zahlungs an das geschäftsführende Mitglied der Bewerbergemeinschaft. Insofern müssen diese Angaben nur für das geschäftsführende Mitglied der Bewerbergemeinschaft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</w:p>
        </w:tc>
      </w:tr>
    </w:tbl>
    <w:p w14:paraId="79536F4B" w14:textId="7AF58214" w:rsidR="00317C62" w:rsidRPr="00115DC2" w:rsidRDefault="00BE6CFF" w:rsidP="008657F9">
      <w:pPr>
        <w:pStyle w:val="berschrift1"/>
        <w:numPr>
          <w:ilvl w:val="0"/>
          <w:numId w:val="3"/>
        </w:numPr>
        <w:spacing w:before="180" w:after="180"/>
        <w:jc w:val="both"/>
        <w:rPr>
          <w:szCs w:val="26"/>
        </w:rPr>
        <w:sectPr w:rsidR="00317C62" w:rsidRPr="00115DC2" w:rsidSect="00405FB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  <w:bookmarkStart w:id="6" w:name="_Toc503255181"/>
      <w:r w:rsidRPr="00115DC2">
        <w:rPr>
          <w:szCs w:val="26"/>
        </w:rPr>
        <w:t xml:space="preserve">Eigenerklärung: </w:t>
      </w:r>
      <w:bookmarkStart w:id="7" w:name="_Hlk182910367"/>
      <w:r w:rsidR="0056557E" w:rsidRPr="00115DC2">
        <w:rPr>
          <w:szCs w:val="26"/>
        </w:rPr>
        <w:t>Ausschlussgründe nach §§ 123, 124 GWB sowie Verpflichtungen bei der Ausführung des Auftrags nach § 128 Abs. 1 GWB</w:t>
      </w:r>
      <w:bookmarkEnd w:id="7"/>
    </w:p>
    <w:p w14:paraId="4DE242AA" w14:textId="49EEE22B" w:rsidR="003204AF" w:rsidRDefault="003204AF" w:rsidP="00212BD3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20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21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22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23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24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C24511D" w14:textId="6E523B0B" w:rsidR="003204AF" w:rsidRPr="00B57E5B" w:rsidRDefault="003204AF" w:rsidP="009D67CE">
      <w:pPr>
        <w:spacing w:before="180" w:after="1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5F63C37C" w14:textId="77777777" w:rsidR="00462319" w:rsidRPr="0062143A" w:rsidRDefault="00462319" w:rsidP="00462319">
      <w:pPr>
        <w:spacing w:before="720" w:after="180"/>
        <w:ind w:left="567" w:hanging="567"/>
        <w:jc w:val="both"/>
        <w:rPr>
          <w:b/>
        </w:rPr>
      </w:pPr>
      <w:r w:rsidRPr="0062143A">
        <w:rPr>
          <w:b/>
        </w:rPr>
        <w:t>U N D</w:t>
      </w:r>
    </w:p>
    <w:p w14:paraId="114F5D6B" w14:textId="77777777" w:rsidR="00462319" w:rsidRPr="0062143A" w:rsidRDefault="00462319" w:rsidP="00462319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wir bei der Ausführung des öffentlichen Auftrags alle geltenden rechtlichen Verpflichtungen einhalten werden, § </w:t>
      </w:r>
      <w:hyperlink r:id="rId25" w:history="1">
        <w:r w:rsidRPr="0062143A">
          <w:t>128 Abs. 1</w:t>
        </w:r>
      </w:hyperlink>
      <w:r w:rsidRPr="0062143A">
        <w:t xml:space="preserve"> GWB.</w:t>
      </w:r>
    </w:p>
    <w:p w14:paraId="1848D22E" w14:textId="069AA9CD" w:rsidR="008657F9" w:rsidRDefault="003204AF" w:rsidP="003204AF">
      <w:pPr>
        <w:spacing w:before="80" w:after="18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7E79D5DC" w14:textId="0B46748D" w:rsidR="00AD1E83" w:rsidRPr="00115DC2" w:rsidRDefault="009345FF" w:rsidP="00115DC2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r w:rsidRPr="00115DC2">
        <w:rPr>
          <w:szCs w:val="26"/>
        </w:rPr>
        <w:t xml:space="preserve">Eigenerklärung: </w:t>
      </w:r>
      <w:bookmarkStart w:id="8" w:name="_Hlk171596048"/>
      <w:r w:rsidRPr="00115DC2">
        <w:rPr>
          <w:szCs w:val="26"/>
        </w:rPr>
        <w:t>Eintrag</w:t>
      </w:r>
      <w:r w:rsidR="0074234A" w:rsidRPr="00115DC2">
        <w:rPr>
          <w:szCs w:val="26"/>
        </w:rPr>
        <w:t xml:space="preserve">ung im </w:t>
      </w:r>
      <w:r w:rsidRPr="00115DC2">
        <w:rPr>
          <w:szCs w:val="26"/>
        </w:rPr>
        <w:t>Berufs- / Handelsregister</w:t>
      </w:r>
      <w:bookmarkEnd w:id="8"/>
    </w:p>
    <w:p w14:paraId="4E2ED473" w14:textId="2CE64E45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 xml:space="preserve">unser Unternehmen aktuell und gültig im Berufs- oder Handelsregister (außerhalb von Deutschland in vergleichbaren Registern), eingetragen ist bzw. ein Antrag auf Eintragung gestellt wurde. </w:t>
      </w:r>
    </w:p>
    <w:p w14:paraId="7C136F37" w14:textId="77777777" w:rsidR="009D67CE" w:rsidRDefault="009D67CE" w:rsidP="009D67CE">
      <w:pPr>
        <w:spacing w:before="180" w:after="180"/>
        <w:ind w:left="567" w:hanging="567"/>
        <w:jc w:val="both"/>
      </w:pPr>
      <w:r>
        <w:tab/>
        <w:t xml:space="preserve">Die </w:t>
      </w:r>
      <w:r w:rsidRPr="00541279">
        <w:t>Handelsregisternummer</w:t>
      </w:r>
      <w:r>
        <w:t xml:space="preserve"> 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0C83BFAB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CC1C81A" w14:textId="27A59CF3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115DC2" w:rsidRDefault="00C56688" w:rsidP="003D7E2B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bookmarkStart w:id="9" w:name="_Toc440470140"/>
      <w:bookmarkStart w:id="10" w:name="_Toc503255183"/>
      <w:bookmarkStart w:id="11" w:name="_Hlk171073198"/>
      <w:r w:rsidRPr="00115DC2">
        <w:rPr>
          <w:szCs w:val="26"/>
        </w:rPr>
        <w:t xml:space="preserve">Eigenerklärung: Übersicht </w:t>
      </w:r>
      <w:bookmarkEnd w:id="9"/>
      <w:bookmarkEnd w:id="10"/>
      <w:r w:rsidR="00606A51" w:rsidRPr="00115DC2">
        <w:rPr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lastRenderedPageBreak/>
        <w:t>O D E R</w:t>
      </w:r>
    </w:p>
    <w:p w14:paraId="5124AD45" w14:textId="4E3707B6" w:rsidR="002C08AC" w:rsidRDefault="00C56688" w:rsidP="002C08AC">
      <w:pPr>
        <w:spacing w:before="180" w:after="180"/>
        <w:ind w:left="567" w:hanging="567"/>
        <w:jc w:val="both"/>
        <w:rPr>
          <w:bCs/>
        </w:rPr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Pr="009E79F9">
        <w:t>aufgeführte</w:t>
      </w:r>
      <w:r w:rsidR="008E5422">
        <w:t>n</w:t>
      </w:r>
      <w:r w:rsidRPr="009E79F9">
        <w:t xml:space="preserve"> 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einsetzen.</w:t>
      </w:r>
      <w:r w:rsidR="008E5422">
        <w:t xml:space="preserve"> </w:t>
      </w:r>
      <w:r w:rsidR="002C08AC"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4D2536F5" w14:textId="2937F8E5" w:rsidR="000C412B" w:rsidRPr="00B45690" w:rsidRDefault="009E439A" w:rsidP="000C412B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Cs w:val="26"/>
        </w:rPr>
      </w:pPr>
      <w:bookmarkStart w:id="12" w:name="_Toc440470134"/>
      <w:bookmarkStart w:id="13" w:name="_Toc503255185"/>
      <w:bookmarkEnd w:id="11"/>
      <w:r w:rsidRPr="00115DC2">
        <w:rPr>
          <w:szCs w:val="26"/>
        </w:rPr>
        <w:t>Eigene</w:t>
      </w:r>
      <w:r w:rsidR="00C56688" w:rsidRPr="00115DC2">
        <w:rPr>
          <w:szCs w:val="26"/>
        </w:rPr>
        <w:t>rklärung: Betriebshaftpflicht</w:t>
      </w:r>
      <w:bookmarkEnd w:id="12"/>
      <w:r w:rsidR="00C56688" w:rsidRPr="00115DC2">
        <w:rPr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2D5BF6" w14:paraId="3C2DB204" w14:textId="77777777" w:rsidTr="00444160">
        <w:tc>
          <w:tcPr>
            <w:tcW w:w="9060" w:type="dxa"/>
            <w:shd w:val="clear" w:color="auto" w:fill="D9D9D9" w:themeFill="background1" w:themeFillShade="D9"/>
          </w:tcPr>
          <w:p w14:paraId="5131F8E8" w14:textId="77777777" w:rsidR="002D5BF6" w:rsidRDefault="002D5BF6" w:rsidP="00444160">
            <w:pPr>
              <w:spacing w:before="180" w:after="180"/>
              <w:jc w:val="both"/>
              <w:rPr>
                <w:b/>
              </w:rPr>
            </w:pPr>
            <w:r>
              <w:t xml:space="preserve">Gefordert ist der Abschluss bzw. die Aufrechterhaltung einer Betriebshaftpflichtversicherung mit mindestens folgenden Deckungssummen </w:t>
            </w:r>
            <w:r>
              <w:rPr>
                <w:b/>
              </w:rPr>
              <w:t>je Schadensfall, pro Jahr 2-fach maximiert:</w:t>
            </w:r>
          </w:p>
          <w:p w14:paraId="0526CA5B" w14:textId="2A8FEE9E" w:rsidR="002D5BF6" w:rsidRPr="003500E2" w:rsidRDefault="002D5BF6" w:rsidP="00444160">
            <w:pPr>
              <w:spacing w:before="180" w:after="180"/>
              <w:ind w:left="3432" w:hanging="3432"/>
              <w:jc w:val="both"/>
              <w:rPr>
                <w:b/>
              </w:rPr>
            </w:pPr>
            <w:r>
              <w:rPr>
                <w:b/>
              </w:rPr>
              <w:t>Personen</w:t>
            </w:r>
            <w:r w:rsidR="00BB24F4">
              <w:rPr>
                <w:b/>
              </w:rPr>
              <w:t xml:space="preserve">- und </w:t>
            </w:r>
            <w:r>
              <w:rPr>
                <w:b/>
              </w:rPr>
              <w:t>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</w:tc>
      </w:tr>
    </w:tbl>
    <w:bookmarkStart w:id="14" w:name="_Hlk171073301"/>
    <w:p w14:paraId="5521B5F1" w14:textId="77BFD4D6" w:rsidR="002D5BF6" w:rsidRPr="003927F2" w:rsidRDefault="002D5BF6" w:rsidP="003927F2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 xml:space="preserve">Ich / wir erkläre(n), dass ich / wir </w:t>
      </w:r>
      <w:r w:rsidRPr="007B6CB6">
        <w:t xml:space="preserve">spätestens zum </w:t>
      </w:r>
      <w:r>
        <w:t>Zeitpunkt der Auftragserteilung</w:t>
      </w:r>
      <w:r w:rsidRPr="007B6CB6">
        <w:t xml:space="preserve"> eine</w:t>
      </w:r>
      <w:r>
        <w:t xml:space="preserve"> Betriebshaftpflichtversicherung mit den o.g. Deckungssummen abschließen</w:t>
      </w:r>
      <w:r w:rsidRPr="00A45B00">
        <w:t xml:space="preserve"> und während der gesamten Vertragslaufzeit aufrechterhalten</w:t>
      </w:r>
      <w:r>
        <w:t xml:space="preserve"> werde(n).</w:t>
      </w:r>
      <w:r w:rsidRPr="007B6CB6">
        <w:t xml:space="preserve"> </w:t>
      </w:r>
      <w:r>
        <w:t xml:space="preserve">Auf gesonderte Aufforderung des AG werde(n) ich / wir unverzüglich, in der Regel innerhalb von max. 6 Kalendertagen, </w:t>
      </w:r>
      <w:r w:rsidRPr="007B6CB6">
        <w:t>eine</w:t>
      </w:r>
      <w:r>
        <w:t>n</w:t>
      </w:r>
      <w:r w:rsidRPr="007B6CB6">
        <w:t xml:space="preserve"> entsprechende</w:t>
      </w:r>
      <w:r>
        <w:t>n Nachweis über den aktuellen Gültigkeitszeitraum der Versicherung</w:t>
      </w:r>
      <w:r w:rsidRPr="007B6CB6">
        <w:t xml:space="preserve"> vorlegen.</w:t>
      </w:r>
      <w:bookmarkEnd w:id="14"/>
    </w:p>
    <w:p w14:paraId="2F13BDD8" w14:textId="77777777" w:rsidR="00BF36E4" w:rsidRPr="00B77674" w:rsidRDefault="00BF36E4" w:rsidP="00BF36E4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</w:p>
    <w:p w14:paraId="30D76210" w14:textId="6DDD8B1C" w:rsidR="00C56688" w:rsidRDefault="00C56688" w:rsidP="00D16F26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</w:p>
    <w:sectPr w:rsidR="00C56688" w:rsidSect="00212BD3"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752E4" w14:textId="77777777" w:rsidR="001D624A" w:rsidRDefault="001D624A" w:rsidP="003D338A">
      <w:pPr>
        <w:spacing w:after="0"/>
      </w:pPr>
      <w:r>
        <w:separator/>
      </w:r>
    </w:p>
  </w:endnote>
  <w:endnote w:type="continuationSeparator" w:id="0">
    <w:p w14:paraId="60EDA81F" w14:textId="77777777" w:rsidR="001D624A" w:rsidRDefault="001D624A" w:rsidP="003D338A">
      <w:pPr>
        <w:spacing w:after="0"/>
      </w:pPr>
      <w:r>
        <w:continuationSeparator/>
      </w:r>
    </w:p>
  </w:endnote>
  <w:endnote w:type="continuationNotice" w:id="1">
    <w:p w14:paraId="75C08A3F" w14:textId="77777777" w:rsidR="001D624A" w:rsidRDefault="001D62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F0FD6" w14:textId="77777777" w:rsidR="00A5402F" w:rsidRDefault="00A5402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8FBF7" w14:textId="77777777" w:rsidR="001D624A" w:rsidRDefault="001D624A" w:rsidP="003D338A">
      <w:pPr>
        <w:spacing w:after="0"/>
      </w:pPr>
      <w:r>
        <w:separator/>
      </w:r>
    </w:p>
  </w:footnote>
  <w:footnote w:type="continuationSeparator" w:id="0">
    <w:p w14:paraId="62296292" w14:textId="77777777" w:rsidR="001D624A" w:rsidRDefault="001D624A" w:rsidP="003D338A">
      <w:pPr>
        <w:spacing w:after="0"/>
      </w:pPr>
      <w:r>
        <w:continuationSeparator/>
      </w:r>
    </w:p>
  </w:footnote>
  <w:footnote w:type="continuationNotice" w:id="1">
    <w:p w14:paraId="5CA1C903" w14:textId="77777777" w:rsidR="001D624A" w:rsidRDefault="001D62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5D6E3" w14:textId="77777777" w:rsidR="00A5402F" w:rsidRDefault="00A540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707E6300" w:rsidR="007E3A62" w:rsidRDefault="00093008" w:rsidP="004B7EEE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5C11649A">
          <wp:simplePos x="0" y="0"/>
          <wp:positionH relativeFrom="rightMargin">
            <wp:posOffset>-5768975</wp:posOffset>
          </wp:positionH>
          <wp:positionV relativeFrom="page">
            <wp:posOffset>407035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A62">
      <w:rPr>
        <w:rFonts w:eastAsia="Times New Roman" w:cs="Arial"/>
        <w:color w:val="004994"/>
        <w:spacing w:val="5"/>
        <w:kern w:val="28"/>
      </w:rPr>
      <w:t>Vorhaben:</w:t>
    </w:r>
    <w:r w:rsidR="007E3A62" w:rsidRPr="00DF7F2C">
      <w:rPr>
        <w:rFonts w:eastAsia="Times New Roman" w:cs="Arial"/>
        <w:color w:val="004994"/>
        <w:spacing w:val="5"/>
        <w:kern w:val="28"/>
      </w:rPr>
      <w:t xml:space="preserve"> </w:t>
    </w:r>
    <w:r w:rsidR="00A5402F" w:rsidRPr="00A5402F">
      <w:rPr>
        <w:rFonts w:eastAsia="Times New Roman" w:cs="Arial"/>
        <w:color w:val="004994"/>
        <w:spacing w:val="5"/>
        <w:kern w:val="28"/>
      </w:rPr>
      <w:t> Rahmenvertrag Wartung Pipettierroboter</w:t>
    </w:r>
    <w:r w:rsidR="00A5402F" w:rsidRPr="00A5402F">
      <w:rPr>
        <w:rFonts w:eastAsia="Times New Roman" w:cs="Arial"/>
        <w:color w:val="004994"/>
        <w:spacing w:val="5"/>
        <w:kern w:val="28"/>
      </w:rPr>
      <w:t xml:space="preserve"> </w:t>
    </w:r>
    <w:r w:rsidR="007E3A62">
      <w:rPr>
        <w:rFonts w:eastAsia="Times New Roman" w:cs="Arial"/>
        <w:color w:val="004994"/>
        <w:spacing w:val="5"/>
        <w:kern w:val="28"/>
      </w:rPr>
      <w:t>(</w:t>
    </w:r>
    <w:r w:rsidR="00DC4F6F">
      <w:rPr>
        <w:rFonts w:eastAsia="Times New Roman" w:cs="Arial"/>
        <w:color w:val="004994"/>
        <w:spacing w:val="5"/>
        <w:kern w:val="28"/>
      </w:rPr>
      <w:t>26_NAT_0</w:t>
    </w:r>
    <w:r w:rsidR="00A5402F">
      <w:rPr>
        <w:rFonts w:eastAsia="Times New Roman" w:cs="Arial"/>
        <w:color w:val="004994"/>
        <w:spacing w:val="5"/>
        <w:kern w:val="28"/>
      </w:rPr>
      <w:t>25</w:t>
    </w:r>
    <w:r w:rsidR="007E3A62">
      <w:rPr>
        <w:rFonts w:eastAsia="Times New Roman" w:cs="Arial"/>
        <w:color w:val="004994"/>
        <w:spacing w:val="5"/>
        <w:kern w:val="28"/>
      </w:rPr>
      <w:t>), Version 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6B2C125E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389E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04CF"/>
    <w:rsid w:val="0000484B"/>
    <w:rsid w:val="000252EF"/>
    <w:rsid w:val="00030355"/>
    <w:rsid w:val="0003202B"/>
    <w:rsid w:val="0003270A"/>
    <w:rsid w:val="000449E1"/>
    <w:rsid w:val="00045282"/>
    <w:rsid w:val="0005180B"/>
    <w:rsid w:val="000665A2"/>
    <w:rsid w:val="00071F43"/>
    <w:rsid w:val="00077BFD"/>
    <w:rsid w:val="000827AC"/>
    <w:rsid w:val="00083AA6"/>
    <w:rsid w:val="00085E2B"/>
    <w:rsid w:val="000871B8"/>
    <w:rsid w:val="00092C81"/>
    <w:rsid w:val="00093008"/>
    <w:rsid w:val="000935B0"/>
    <w:rsid w:val="00094FCA"/>
    <w:rsid w:val="00096756"/>
    <w:rsid w:val="0009782B"/>
    <w:rsid w:val="000A2EA4"/>
    <w:rsid w:val="000A59E8"/>
    <w:rsid w:val="000A7FDC"/>
    <w:rsid w:val="000B27A7"/>
    <w:rsid w:val="000B376B"/>
    <w:rsid w:val="000C2B28"/>
    <w:rsid w:val="000C412B"/>
    <w:rsid w:val="000C6016"/>
    <w:rsid w:val="000C6530"/>
    <w:rsid w:val="000C7196"/>
    <w:rsid w:val="000C7596"/>
    <w:rsid w:val="000D71B7"/>
    <w:rsid w:val="000D756B"/>
    <w:rsid w:val="000E10E7"/>
    <w:rsid w:val="000E24B5"/>
    <w:rsid w:val="000E4E59"/>
    <w:rsid w:val="000F15A3"/>
    <w:rsid w:val="000F376D"/>
    <w:rsid w:val="001009E6"/>
    <w:rsid w:val="001019E8"/>
    <w:rsid w:val="00104E37"/>
    <w:rsid w:val="00107499"/>
    <w:rsid w:val="00111623"/>
    <w:rsid w:val="00115DC2"/>
    <w:rsid w:val="00117EFE"/>
    <w:rsid w:val="0012423A"/>
    <w:rsid w:val="0012665C"/>
    <w:rsid w:val="00130AF2"/>
    <w:rsid w:val="00136B08"/>
    <w:rsid w:val="00141579"/>
    <w:rsid w:val="0014378E"/>
    <w:rsid w:val="001460E0"/>
    <w:rsid w:val="001504F3"/>
    <w:rsid w:val="00150711"/>
    <w:rsid w:val="00153B86"/>
    <w:rsid w:val="001577AF"/>
    <w:rsid w:val="001619DE"/>
    <w:rsid w:val="00165404"/>
    <w:rsid w:val="00167F92"/>
    <w:rsid w:val="00173439"/>
    <w:rsid w:val="00173DCC"/>
    <w:rsid w:val="0017523B"/>
    <w:rsid w:val="00181C75"/>
    <w:rsid w:val="001900BD"/>
    <w:rsid w:val="00191A33"/>
    <w:rsid w:val="001933F3"/>
    <w:rsid w:val="001954FB"/>
    <w:rsid w:val="00196020"/>
    <w:rsid w:val="00196403"/>
    <w:rsid w:val="00197269"/>
    <w:rsid w:val="001B2D08"/>
    <w:rsid w:val="001C4389"/>
    <w:rsid w:val="001C48E6"/>
    <w:rsid w:val="001C6A01"/>
    <w:rsid w:val="001D0DC2"/>
    <w:rsid w:val="001D373C"/>
    <w:rsid w:val="001D624A"/>
    <w:rsid w:val="001D75AE"/>
    <w:rsid w:val="001E26C8"/>
    <w:rsid w:val="001E4AA3"/>
    <w:rsid w:val="001E5073"/>
    <w:rsid w:val="001E50E0"/>
    <w:rsid w:val="001E7BF5"/>
    <w:rsid w:val="001F623E"/>
    <w:rsid w:val="001F6DCA"/>
    <w:rsid w:val="001F71F5"/>
    <w:rsid w:val="00200878"/>
    <w:rsid w:val="0020394C"/>
    <w:rsid w:val="00212BD3"/>
    <w:rsid w:val="00213ADD"/>
    <w:rsid w:val="00226BF1"/>
    <w:rsid w:val="00233E30"/>
    <w:rsid w:val="002348FB"/>
    <w:rsid w:val="00237F33"/>
    <w:rsid w:val="0025726C"/>
    <w:rsid w:val="00262E1D"/>
    <w:rsid w:val="002731AB"/>
    <w:rsid w:val="002750EE"/>
    <w:rsid w:val="002805DC"/>
    <w:rsid w:val="002846AB"/>
    <w:rsid w:val="0028538D"/>
    <w:rsid w:val="00291F5A"/>
    <w:rsid w:val="0029200A"/>
    <w:rsid w:val="00293A75"/>
    <w:rsid w:val="00296797"/>
    <w:rsid w:val="00296EA7"/>
    <w:rsid w:val="002A00C2"/>
    <w:rsid w:val="002B1CF5"/>
    <w:rsid w:val="002B44B9"/>
    <w:rsid w:val="002B6D98"/>
    <w:rsid w:val="002C08AC"/>
    <w:rsid w:val="002C08B1"/>
    <w:rsid w:val="002C1BAC"/>
    <w:rsid w:val="002C5813"/>
    <w:rsid w:val="002D4206"/>
    <w:rsid w:val="002D5BF6"/>
    <w:rsid w:val="002D78B2"/>
    <w:rsid w:val="002E18FB"/>
    <w:rsid w:val="002E2B59"/>
    <w:rsid w:val="002E7470"/>
    <w:rsid w:val="002F7388"/>
    <w:rsid w:val="002F7A58"/>
    <w:rsid w:val="00300332"/>
    <w:rsid w:val="0030417E"/>
    <w:rsid w:val="003134D7"/>
    <w:rsid w:val="0031352F"/>
    <w:rsid w:val="00316F41"/>
    <w:rsid w:val="00317C62"/>
    <w:rsid w:val="003204AF"/>
    <w:rsid w:val="003223FB"/>
    <w:rsid w:val="00325397"/>
    <w:rsid w:val="00342FFE"/>
    <w:rsid w:val="003500E2"/>
    <w:rsid w:val="00352EAF"/>
    <w:rsid w:val="0035328E"/>
    <w:rsid w:val="003552F0"/>
    <w:rsid w:val="00355D24"/>
    <w:rsid w:val="00361118"/>
    <w:rsid w:val="00361D67"/>
    <w:rsid w:val="00366F6E"/>
    <w:rsid w:val="00374E30"/>
    <w:rsid w:val="00382C37"/>
    <w:rsid w:val="00383B76"/>
    <w:rsid w:val="00386B63"/>
    <w:rsid w:val="00390037"/>
    <w:rsid w:val="003906E9"/>
    <w:rsid w:val="00392394"/>
    <w:rsid w:val="003927F2"/>
    <w:rsid w:val="0039359D"/>
    <w:rsid w:val="00393E7A"/>
    <w:rsid w:val="00394925"/>
    <w:rsid w:val="003961B3"/>
    <w:rsid w:val="003A43FE"/>
    <w:rsid w:val="003B329D"/>
    <w:rsid w:val="003B4075"/>
    <w:rsid w:val="003C2983"/>
    <w:rsid w:val="003C2FED"/>
    <w:rsid w:val="003D338A"/>
    <w:rsid w:val="003D6BE9"/>
    <w:rsid w:val="003D7E2B"/>
    <w:rsid w:val="003F1DCD"/>
    <w:rsid w:val="003F3651"/>
    <w:rsid w:val="003F5C5D"/>
    <w:rsid w:val="003F656C"/>
    <w:rsid w:val="00405FBD"/>
    <w:rsid w:val="00413C4D"/>
    <w:rsid w:val="00413F7F"/>
    <w:rsid w:val="004169FE"/>
    <w:rsid w:val="004216A1"/>
    <w:rsid w:val="0042712D"/>
    <w:rsid w:val="004302AC"/>
    <w:rsid w:val="0043354C"/>
    <w:rsid w:val="004339E7"/>
    <w:rsid w:val="00440CD1"/>
    <w:rsid w:val="004417B3"/>
    <w:rsid w:val="0044522A"/>
    <w:rsid w:val="004514EC"/>
    <w:rsid w:val="00451AE4"/>
    <w:rsid w:val="00453EAA"/>
    <w:rsid w:val="00455541"/>
    <w:rsid w:val="004567A9"/>
    <w:rsid w:val="00460774"/>
    <w:rsid w:val="00462319"/>
    <w:rsid w:val="004702BE"/>
    <w:rsid w:val="00473DB2"/>
    <w:rsid w:val="004775F6"/>
    <w:rsid w:val="004779DA"/>
    <w:rsid w:val="00480C9C"/>
    <w:rsid w:val="00483693"/>
    <w:rsid w:val="00486B3C"/>
    <w:rsid w:val="00487B35"/>
    <w:rsid w:val="004902EE"/>
    <w:rsid w:val="00495A94"/>
    <w:rsid w:val="00495DA5"/>
    <w:rsid w:val="004A078C"/>
    <w:rsid w:val="004A0C5B"/>
    <w:rsid w:val="004A4AE0"/>
    <w:rsid w:val="004A51E8"/>
    <w:rsid w:val="004A5B76"/>
    <w:rsid w:val="004A5CA5"/>
    <w:rsid w:val="004A76F6"/>
    <w:rsid w:val="004B0B9D"/>
    <w:rsid w:val="004B215F"/>
    <w:rsid w:val="004B3EAA"/>
    <w:rsid w:val="004B5643"/>
    <w:rsid w:val="004B7C86"/>
    <w:rsid w:val="004B7EEE"/>
    <w:rsid w:val="004C0AD3"/>
    <w:rsid w:val="004C0CB1"/>
    <w:rsid w:val="004C1F9F"/>
    <w:rsid w:val="004C2441"/>
    <w:rsid w:val="004C2491"/>
    <w:rsid w:val="004C304A"/>
    <w:rsid w:val="004C4FC2"/>
    <w:rsid w:val="004C51FC"/>
    <w:rsid w:val="004C76A2"/>
    <w:rsid w:val="004C78E7"/>
    <w:rsid w:val="004D6614"/>
    <w:rsid w:val="004D6EFE"/>
    <w:rsid w:val="004E49C4"/>
    <w:rsid w:val="004E5B38"/>
    <w:rsid w:val="004F2D9C"/>
    <w:rsid w:val="004F4DC0"/>
    <w:rsid w:val="004F664F"/>
    <w:rsid w:val="005021A3"/>
    <w:rsid w:val="00505048"/>
    <w:rsid w:val="00507BB9"/>
    <w:rsid w:val="00507EF2"/>
    <w:rsid w:val="005116C4"/>
    <w:rsid w:val="005219EA"/>
    <w:rsid w:val="0052238D"/>
    <w:rsid w:val="00522ADA"/>
    <w:rsid w:val="00523787"/>
    <w:rsid w:val="00523A82"/>
    <w:rsid w:val="00524C2A"/>
    <w:rsid w:val="00526EE5"/>
    <w:rsid w:val="00530B79"/>
    <w:rsid w:val="00533564"/>
    <w:rsid w:val="00533A0E"/>
    <w:rsid w:val="00535CC0"/>
    <w:rsid w:val="00540BA4"/>
    <w:rsid w:val="00540F98"/>
    <w:rsid w:val="00541498"/>
    <w:rsid w:val="005415F4"/>
    <w:rsid w:val="00541A8D"/>
    <w:rsid w:val="00545436"/>
    <w:rsid w:val="00551928"/>
    <w:rsid w:val="00553B4E"/>
    <w:rsid w:val="00556213"/>
    <w:rsid w:val="005608E4"/>
    <w:rsid w:val="00561121"/>
    <w:rsid w:val="005614AF"/>
    <w:rsid w:val="0056557E"/>
    <w:rsid w:val="00573191"/>
    <w:rsid w:val="00576DD0"/>
    <w:rsid w:val="00586201"/>
    <w:rsid w:val="00587E7E"/>
    <w:rsid w:val="00591FCE"/>
    <w:rsid w:val="00592721"/>
    <w:rsid w:val="0059552E"/>
    <w:rsid w:val="00595A58"/>
    <w:rsid w:val="0059644F"/>
    <w:rsid w:val="00596520"/>
    <w:rsid w:val="00597310"/>
    <w:rsid w:val="00597A93"/>
    <w:rsid w:val="005A3B64"/>
    <w:rsid w:val="005A5502"/>
    <w:rsid w:val="005B0A88"/>
    <w:rsid w:val="005B31D1"/>
    <w:rsid w:val="005B32B2"/>
    <w:rsid w:val="005B5C9F"/>
    <w:rsid w:val="005C27B6"/>
    <w:rsid w:val="005D681D"/>
    <w:rsid w:val="005D73F4"/>
    <w:rsid w:val="005D7EB9"/>
    <w:rsid w:val="005E1475"/>
    <w:rsid w:val="005E7661"/>
    <w:rsid w:val="005F5328"/>
    <w:rsid w:val="005F75C2"/>
    <w:rsid w:val="00606A51"/>
    <w:rsid w:val="00615716"/>
    <w:rsid w:val="00630370"/>
    <w:rsid w:val="00632745"/>
    <w:rsid w:val="006333FA"/>
    <w:rsid w:val="00633621"/>
    <w:rsid w:val="00633D9B"/>
    <w:rsid w:val="00635849"/>
    <w:rsid w:val="00643A50"/>
    <w:rsid w:val="00644408"/>
    <w:rsid w:val="00644B8A"/>
    <w:rsid w:val="00645764"/>
    <w:rsid w:val="00645946"/>
    <w:rsid w:val="00645EC0"/>
    <w:rsid w:val="00646948"/>
    <w:rsid w:val="006471EF"/>
    <w:rsid w:val="0064724E"/>
    <w:rsid w:val="006533D1"/>
    <w:rsid w:val="006535C8"/>
    <w:rsid w:val="00653CDA"/>
    <w:rsid w:val="00653F79"/>
    <w:rsid w:val="00660679"/>
    <w:rsid w:val="00663386"/>
    <w:rsid w:val="0067167C"/>
    <w:rsid w:val="00673736"/>
    <w:rsid w:val="006761BA"/>
    <w:rsid w:val="00676D67"/>
    <w:rsid w:val="006814CE"/>
    <w:rsid w:val="00682CCA"/>
    <w:rsid w:val="00685C07"/>
    <w:rsid w:val="00690ACA"/>
    <w:rsid w:val="006926C1"/>
    <w:rsid w:val="00695F59"/>
    <w:rsid w:val="00696C08"/>
    <w:rsid w:val="00697ED9"/>
    <w:rsid w:val="006A02E2"/>
    <w:rsid w:val="006A1FC6"/>
    <w:rsid w:val="006B1970"/>
    <w:rsid w:val="006B255D"/>
    <w:rsid w:val="006B34A4"/>
    <w:rsid w:val="006B61F9"/>
    <w:rsid w:val="006B6642"/>
    <w:rsid w:val="006B74F6"/>
    <w:rsid w:val="006C0040"/>
    <w:rsid w:val="006C0087"/>
    <w:rsid w:val="006C395E"/>
    <w:rsid w:val="006D3695"/>
    <w:rsid w:val="006D6888"/>
    <w:rsid w:val="006E5882"/>
    <w:rsid w:val="006F524D"/>
    <w:rsid w:val="00701196"/>
    <w:rsid w:val="0070255E"/>
    <w:rsid w:val="0070607C"/>
    <w:rsid w:val="00706435"/>
    <w:rsid w:val="007146EC"/>
    <w:rsid w:val="00716001"/>
    <w:rsid w:val="007161B9"/>
    <w:rsid w:val="00716EAF"/>
    <w:rsid w:val="007325DB"/>
    <w:rsid w:val="00733056"/>
    <w:rsid w:val="00735C84"/>
    <w:rsid w:val="00736221"/>
    <w:rsid w:val="0074234A"/>
    <w:rsid w:val="00743BA7"/>
    <w:rsid w:val="00744D38"/>
    <w:rsid w:val="00752A2D"/>
    <w:rsid w:val="007544BF"/>
    <w:rsid w:val="007562DF"/>
    <w:rsid w:val="00762D9A"/>
    <w:rsid w:val="0077106C"/>
    <w:rsid w:val="00772118"/>
    <w:rsid w:val="00772BCF"/>
    <w:rsid w:val="00785A72"/>
    <w:rsid w:val="007862F6"/>
    <w:rsid w:val="0079167A"/>
    <w:rsid w:val="00792AC0"/>
    <w:rsid w:val="00794720"/>
    <w:rsid w:val="007A3A0B"/>
    <w:rsid w:val="007A45C5"/>
    <w:rsid w:val="007A7F41"/>
    <w:rsid w:val="007B0473"/>
    <w:rsid w:val="007B5814"/>
    <w:rsid w:val="007C0253"/>
    <w:rsid w:val="007C7445"/>
    <w:rsid w:val="007D002F"/>
    <w:rsid w:val="007D0A5E"/>
    <w:rsid w:val="007D500B"/>
    <w:rsid w:val="007E2645"/>
    <w:rsid w:val="007E3A62"/>
    <w:rsid w:val="007E7DA2"/>
    <w:rsid w:val="007F0311"/>
    <w:rsid w:val="007F5055"/>
    <w:rsid w:val="007F6E5A"/>
    <w:rsid w:val="0080646E"/>
    <w:rsid w:val="00807AF0"/>
    <w:rsid w:val="008120AC"/>
    <w:rsid w:val="00816B69"/>
    <w:rsid w:val="00823FB4"/>
    <w:rsid w:val="008270D5"/>
    <w:rsid w:val="00827734"/>
    <w:rsid w:val="0083035D"/>
    <w:rsid w:val="00832447"/>
    <w:rsid w:val="00832851"/>
    <w:rsid w:val="0083451C"/>
    <w:rsid w:val="00840B04"/>
    <w:rsid w:val="00841BA7"/>
    <w:rsid w:val="00845118"/>
    <w:rsid w:val="00855C8A"/>
    <w:rsid w:val="00856F91"/>
    <w:rsid w:val="00857536"/>
    <w:rsid w:val="00861C1C"/>
    <w:rsid w:val="00861ECD"/>
    <w:rsid w:val="00862AAB"/>
    <w:rsid w:val="008636BF"/>
    <w:rsid w:val="00863790"/>
    <w:rsid w:val="00863C8D"/>
    <w:rsid w:val="00865061"/>
    <w:rsid w:val="008657F9"/>
    <w:rsid w:val="00871BBF"/>
    <w:rsid w:val="00872C2A"/>
    <w:rsid w:val="008769FD"/>
    <w:rsid w:val="00877B77"/>
    <w:rsid w:val="00881A0E"/>
    <w:rsid w:val="00891FE7"/>
    <w:rsid w:val="00892F44"/>
    <w:rsid w:val="008A775B"/>
    <w:rsid w:val="008B59D3"/>
    <w:rsid w:val="008C0207"/>
    <w:rsid w:val="008C0DB3"/>
    <w:rsid w:val="008C0DF6"/>
    <w:rsid w:val="008C6339"/>
    <w:rsid w:val="008C67CB"/>
    <w:rsid w:val="008C6F9E"/>
    <w:rsid w:val="008C7949"/>
    <w:rsid w:val="008D2E15"/>
    <w:rsid w:val="008D362E"/>
    <w:rsid w:val="008D44B6"/>
    <w:rsid w:val="008D6611"/>
    <w:rsid w:val="008D7437"/>
    <w:rsid w:val="008D7B3F"/>
    <w:rsid w:val="008E5422"/>
    <w:rsid w:val="008E7A0C"/>
    <w:rsid w:val="008F2146"/>
    <w:rsid w:val="00904169"/>
    <w:rsid w:val="00907C58"/>
    <w:rsid w:val="009124C7"/>
    <w:rsid w:val="00912602"/>
    <w:rsid w:val="0091355A"/>
    <w:rsid w:val="00921EE0"/>
    <w:rsid w:val="00924241"/>
    <w:rsid w:val="009271C5"/>
    <w:rsid w:val="00930450"/>
    <w:rsid w:val="00931A59"/>
    <w:rsid w:val="0093220D"/>
    <w:rsid w:val="009345FF"/>
    <w:rsid w:val="00941BEF"/>
    <w:rsid w:val="009426E8"/>
    <w:rsid w:val="0094411B"/>
    <w:rsid w:val="00952640"/>
    <w:rsid w:val="00953F62"/>
    <w:rsid w:val="00954BEE"/>
    <w:rsid w:val="009550F2"/>
    <w:rsid w:val="009619B6"/>
    <w:rsid w:val="009662FF"/>
    <w:rsid w:val="00966B74"/>
    <w:rsid w:val="00966D59"/>
    <w:rsid w:val="0096735C"/>
    <w:rsid w:val="00981222"/>
    <w:rsid w:val="00987406"/>
    <w:rsid w:val="009936A6"/>
    <w:rsid w:val="009977A9"/>
    <w:rsid w:val="009A71DF"/>
    <w:rsid w:val="009B20EB"/>
    <w:rsid w:val="009B3930"/>
    <w:rsid w:val="009B4D2B"/>
    <w:rsid w:val="009B5322"/>
    <w:rsid w:val="009B75DA"/>
    <w:rsid w:val="009B7EE0"/>
    <w:rsid w:val="009C6741"/>
    <w:rsid w:val="009C7802"/>
    <w:rsid w:val="009C7F9C"/>
    <w:rsid w:val="009D003D"/>
    <w:rsid w:val="009D1715"/>
    <w:rsid w:val="009D181E"/>
    <w:rsid w:val="009D1B1C"/>
    <w:rsid w:val="009D2CC9"/>
    <w:rsid w:val="009D4823"/>
    <w:rsid w:val="009D5A5A"/>
    <w:rsid w:val="009D67CE"/>
    <w:rsid w:val="009E0D2B"/>
    <w:rsid w:val="009E277C"/>
    <w:rsid w:val="009E439A"/>
    <w:rsid w:val="009E79F9"/>
    <w:rsid w:val="009E7CDE"/>
    <w:rsid w:val="009F13BB"/>
    <w:rsid w:val="009F187C"/>
    <w:rsid w:val="009F617B"/>
    <w:rsid w:val="009F7209"/>
    <w:rsid w:val="009F7466"/>
    <w:rsid w:val="00A04CBC"/>
    <w:rsid w:val="00A1784A"/>
    <w:rsid w:val="00A2134E"/>
    <w:rsid w:val="00A22D5B"/>
    <w:rsid w:val="00A23C79"/>
    <w:rsid w:val="00A32E5E"/>
    <w:rsid w:val="00A35585"/>
    <w:rsid w:val="00A37EC3"/>
    <w:rsid w:val="00A41756"/>
    <w:rsid w:val="00A45A78"/>
    <w:rsid w:val="00A45B00"/>
    <w:rsid w:val="00A45D2C"/>
    <w:rsid w:val="00A4743F"/>
    <w:rsid w:val="00A52C24"/>
    <w:rsid w:val="00A5402F"/>
    <w:rsid w:val="00A56310"/>
    <w:rsid w:val="00A62856"/>
    <w:rsid w:val="00A63158"/>
    <w:rsid w:val="00A632C0"/>
    <w:rsid w:val="00A642ED"/>
    <w:rsid w:val="00A72799"/>
    <w:rsid w:val="00A73351"/>
    <w:rsid w:val="00A73469"/>
    <w:rsid w:val="00A77198"/>
    <w:rsid w:val="00A801C1"/>
    <w:rsid w:val="00A812FA"/>
    <w:rsid w:val="00A84570"/>
    <w:rsid w:val="00A87F8D"/>
    <w:rsid w:val="00A96599"/>
    <w:rsid w:val="00AA1EAC"/>
    <w:rsid w:val="00AA26B8"/>
    <w:rsid w:val="00AA3A8A"/>
    <w:rsid w:val="00AB4F33"/>
    <w:rsid w:val="00AB5082"/>
    <w:rsid w:val="00AB7D5D"/>
    <w:rsid w:val="00AC109B"/>
    <w:rsid w:val="00AC1AC9"/>
    <w:rsid w:val="00AC327C"/>
    <w:rsid w:val="00AD1E83"/>
    <w:rsid w:val="00AD2E9D"/>
    <w:rsid w:val="00AD40C3"/>
    <w:rsid w:val="00AD6A9B"/>
    <w:rsid w:val="00AD7234"/>
    <w:rsid w:val="00AE4F4C"/>
    <w:rsid w:val="00AE6C75"/>
    <w:rsid w:val="00AF30A4"/>
    <w:rsid w:val="00AF7A16"/>
    <w:rsid w:val="00B01A04"/>
    <w:rsid w:val="00B05C02"/>
    <w:rsid w:val="00B10CA2"/>
    <w:rsid w:val="00B13C0C"/>
    <w:rsid w:val="00B14076"/>
    <w:rsid w:val="00B14B22"/>
    <w:rsid w:val="00B15F99"/>
    <w:rsid w:val="00B22BBF"/>
    <w:rsid w:val="00B23242"/>
    <w:rsid w:val="00B247C0"/>
    <w:rsid w:val="00B24A36"/>
    <w:rsid w:val="00B2551E"/>
    <w:rsid w:val="00B322FD"/>
    <w:rsid w:val="00B339A9"/>
    <w:rsid w:val="00B346F8"/>
    <w:rsid w:val="00B4133E"/>
    <w:rsid w:val="00B42A01"/>
    <w:rsid w:val="00B45690"/>
    <w:rsid w:val="00B47602"/>
    <w:rsid w:val="00B50A24"/>
    <w:rsid w:val="00B50D13"/>
    <w:rsid w:val="00B525FB"/>
    <w:rsid w:val="00B54149"/>
    <w:rsid w:val="00B54344"/>
    <w:rsid w:val="00B551C8"/>
    <w:rsid w:val="00B57E5B"/>
    <w:rsid w:val="00B6023F"/>
    <w:rsid w:val="00B61388"/>
    <w:rsid w:val="00B63F55"/>
    <w:rsid w:val="00B66E45"/>
    <w:rsid w:val="00B702A8"/>
    <w:rsid w:val="00B7133E"/>
    <w:rsid w:val="00B741AB"/>
    <w:rsid w:val="00B80DB6"/>
    <w:rsid w:val="00B833CE"/>
    <w:rsid w:val="00B83A18"/>
    <w:rsid w:val="00B8487F"/>
    <w:rsid w:val="00B848B1"/>
    <w:rsid w:val="00B922A7"/>
    <w:rsid w:val="00BA1736"/>
    <w:rsid w:val="00BA19BF"/>
    <w:rsid w:val="00BA46A6"/>
    <w:rsid w:val="00BB24F4"/>
    <w:rsid w:val="00BB3803"/>
    <w:rsid w:val="00BB460A"/>
    <w:rsid w:val="00BB4B88"/>
    <w:rsid w:val="00BB755A"/>
    <w:rsid w:val="00BB75FE"/>
    <w:rsid w:val="00BC106D"/>
    <w:rsid w:val="00BC1BFA"/>
    <w:rsid w:val="00BC70EC"/>
    <w:rsid w:val="00BC734C"/>
    <w:rsid w:val="00BD1794"/>
    <w:rsid w:val="00BD1A58"/>
    <w:rsid w:val="00BD590A"/>
    <w:rsid w:val="00BD69BE"/>
    <w:rsid w:val="00BE0999"/>
    <w:rsid w:val="00BE2398"/>
    <w:rsid w:val="00BE6CFF"/>
    <w:rsid w:val="00BF252C"/>
    <w:rsid w:val="00BF357C"/>
    <w:rsid w:val="00BF36E4"/>
    <w:rsid w:val="00BF3F9C"/>
    <w:rsid w:val="00BF697F"/>
    <w:rsid w:val="00BF7F05"/>
    <w:rsid w:val="00C0058A"/>
    <w:rsid w:val="00C019F8"/>
    <w:rsid w:val="00C03312"/>
    <w:rsid w:val="00C06367"/>
    <w:rsid w:val="00C06AC6"/>
    <w:rsid w:val="00C12C41"/>
    <w:rsid w:val="00C133E3"/>
    <w:rsid w:val="00C142FD"/>
    <w:rsid w:val="00C14F2B"/>
    <w:rsid w:val="00C2213C"/>
    <w:rsid w:val="00C26492"/>
    <w:rsid w:val="00C26881"/>
    <w:rsid w:val="00C27553"/>
    <w:rsid w:val="00C30370"/>
    <w:rsid w:val="00C32CB9"/>
    <w:rsid w:val="00C35B14"/>
    <w:rsid w:val="00C40085"/>
    <w:rsid w:val="00C41232"/>
    <w:rsid w:val="00C4543B"/>
    <w:rsid w:val="00C46DA8"/>
    <w:rsid w:val="00C53F38"/>
    <w:rsid w:val="00C5411B"/>
    <w:rsid w:val="00C5556F"/>
    <w:rsid w:val="00C56688"/>
    <w:rsid w:val="00C71233"/>
    <w:rsid w:val="00C727B3"/>
    <w:rsid w:val="00C736DF"/>
    <w:rsid w:val="00C86B8F"/>
    <w:rsid w:val="00C92B38"/>
    <w:rsid w:val="00CA161E"/>
    <w:rsid w:val="00CA194B"/>
    <w:rsid w:val="00CA1CC6"/>
    <w:rsid w:val="00CA6F11"/>
    <w:rsid w:val="00CB06A1"/>
    <w:rsid w:val="00CB0E6C"/>
    <w:rsid w:val="00CB236E"/>
    <w:rsid w:val="00CB3606"/>
    <w:rsid w:val="00CB6408"/>
    <w:rsid w:val="00CC21BF"/>
    <w:rsid w:val="00CC2973"/>
    <w:rsid w:val="00CC2B6B"/>
    <w:rsid w:val="00CC557F"/>
    <w:rsid w:val="00CD31F0"/>
    <w:rsid w:val="00CD4C1D"/>
    <w:rsid w:val="00CE0020"/>
    <w:rsid w:val="00CE5A50"/>
    <w:rsid w:val="00CF1288"/>
    <w:rsid w:val="00CF2BB9"/>
    <w:rsid w:val="00CF57C9"/>
    <w:rsid w:val="00CF6EEB"/>
    <w:rsid w:val="00CF7B92"/>
    <w:rsid w:val="00D026D0"/>
    <w:rsid w:val="00D051DA"/>
    <w:rsid w:val="00D05F72"/>
    <w:rsid w:val="00D06A5F"/>
    <w:rsid w:val="00D074E3"/>
    <w:rsid w:val="00D1012A"/>
    <w:rsid w:val="00D14E83"/>
    <w:rsid w:val="00D16F26"/>
    <w:rsid w:val="00D17C1E"/>
    <w:rsid w:val="00D255F5"/>
    <w:rsid w:val="00D2693E"/>
    <w:rsid w:val="00D27BE8"/>
    <w:rsid w:val="00D30399"/>
    <w:rsid w:val="00D32489"/>
    <w:rsid w:val="00D32E54"/>
    <w:rsid w:val="00D40E19"/>
    <w:rsid w:val="00D43246"/>
    <w:rsid w:val="00D4417D"/>
    <w:rsid w:val="00D444FE"/>
    <w:rsid w:val="00D50226"/>
    <w:rsid w:val="00D54719"/>
    <w:rsid w:val="00D5640C"/>
    <w:rsid w:val="00D57D06"/>
    <w:rsid w:val="00D632E2"/>
    <w:rsid w:val="00D63E3A"/>
    <w:rsid w:val="00D664B0"/>
    <w:rsid w:val="00D66BB2"/>
    <w:rsid w:val="00D676E7"/>
    <w:rsid w:val="00D711BB"/>
    <w:rsid w:val="00D74FE9"/>
    <w:rsid w:val="00D85801"/>
    <w:rsid w:val="00D90C7D"/>
    <w:rsid w:val="00D930A0"/>
    <w:rsid w:val="00D933A6"/>
    <w:rsid w:val="00D962DD"/>
    <w:rsid w:val="00DA0C3C"/>
    <w:rsid w:val="00DA14FB"/>
    <w:rsid w:val="00DA1E13"/>
    <w:rsid w:val="00DA2522"/>
    <w:rsid w:val="00DA54FC"/>
    <w:rsid w:val="00DA68F9"/>
    <w:rsid w:val="00DA6CE5"/>
    <w:rsid w:val="00DA72A8"/>
    <w:rsid w:val="00DB38D9"/>
    <w:rsid w:val="00DB40FC"/>
    <w:rsid w:val="00DB442D"/>
    <w:rsid w:val="00DC45E5"/>
    <w:rsid w:val="00DC4F6F"/>
    <w:rsid w:val="00DC52E0"/>
    <w:rsid w:val="00DC6BF8"/>
    <w:rsid w:val="00DD5778"/>
    <w:rsid w:val="00DD7F64"/>
    <w:rsid w:val="00DE2F50"/>
    <w:rsid w:val="00DE4D00"/>
    <w:rsid w:val="00DE5694"/>
    <w:rsid w:val="00DE755B"/>
    <w:rsid w:val="00DF0A9A"/>
    <w:rsid w:val="00DF23FE"/>
    <w:rsid w:val="00DF359E"/>
    <w:rsid w:val="00DF4953"/>
    <w:rsid w:val="00DF51D4"/>
    <w:rsid w:val="00DF5898"/>
    <w:rsid w:val="00DF6A33"/>
    <w:rsid w:val="00DF6C87"/>
    <w:rsid w:val="00DF7987"/>
    <w:rsid w:val="00E0018E"/>
    <w:rsid w:val="00E0173E"/>
    <w:rsid w:val="00E06889"/>
    <w:rsid w:val="00E10CC6"/>
    <w:rsid w:val="00E119B8"/>
    <w:rsid w:val="00E12F6F"/>
    <w:rsid w:val="00E14157"/>
    <w:rsid w:val="00E17240"/>
    <w:rsid w:val="00E17E16"/>
    <w:rsid w:val="00E312B0"/>
    <w:rsid w:val="00E332A6"/>
    <w:rsid w:val="00E35B29"/>
    <w:rsid w:val="00E404C1"/>
    <w:rsid w:val="00E43B6A"/>
    <w:rsid w:val="00E473B5"/>
    <w:rsid w:val="00E52BB1"/>
    <w:rsid w:val="00E532FF"/>
    <w:rsid w:val="00E55C7F"/>
    <w:rsid w:val="00E57E6E"/>
    <w:rsid w:val="00E601BC"/>
    <w:rsid w:val="00E617C0"/>
    <w:rsid w:val="00E61C49"/>
    <w:rsid w:val="00E61F6B"/>
    <w:rsid w:val="00E62EF9"/>
    <w:rsid w:val="00E642D5"/>
    <w:rsid w:val="00E645B2"/>
    <w:rsid w:val="00E7365B"/>
    <w:rsid w:val="00E75878"/>
    <w:rsid w:val="00E77078"/>
    <w:rsid w:val="00E808E9"/>
    <w:rsid w:val="00E8196D"/>
    <w:rsid w:val="00E90269"/>
    <w:rsid w:val="00E942EB"/>
    <w:rsid w:val="00EA0604"/>
    <w:rsid w:val="00EA2E0F"/>
    <w:rsid w:val="00EA7FA0"/>
    <w:rsid w:val="00EB0A66"/>
    <w:rsid w:val="00EB0FDF"/>
    <w:rsid w:val="00EC6099"/>
    <w:rsid w:val="00ED06F5"/>
    <w:rsid w:val="00EE124C"/>
    <w:rsid w:val="00EE3E03"/>
    <w:rsid w:val="00EF05EB"/>
    <w:rsid w:val="00EF30EB"/>
    <w:rsid w:val="00EF497A"/>
    <w:rsid w:val="00EF4CD7"/>
    <w:rsid w:val="00EF5AEB"/>
    <w:rsid w:val="00F01844"/>
    <w:rsid w:val="00F0289D"/>
    <w:rsid w:val="00F05AE3"/>
    <w:rsid w:val="00F05FC4"/>
    <w:rsid w:val="00F11E53"/>
    <w:rsid w:val="00F13900"/>
    <w:rsid w:val="00F1479E"/>
    <w:rsid w:val="00F15959"/>
    <w:rsid w:val="00F15D0E"/>
    <w:rsid w:val="00F207E1"/>
    <w:rsid w:val="00F21FEB"/>
    <w:rsid w:val="00F22CAD"/>
    <w:rsid w:val="00F23128"/>
    <w:rsid w:val="00F346AE"/>
    <w:rsid w:val="00F37CE8"/>
    <w:rsid w:val="00F37EB3"/>
    <w:rsid w:val="00F43E86"/>
    <w:rsid w:val="00F5019C"/>
    <w:rsid w:val="00F50691"/>
    <w:rsid w:val="00F52F06"/>
    <w:rsid w:val="00F5348F"/>
    <w:rsid w:val="00F645A4"/>
    <w:rsid w:val="00F659D7"/>
    <w:rsid w:val="00F66459"/>
    <w:rsid w:val="00F67BF2"/>
    <w:rsid w:val="00F82659"/>
    <w:rsid w:val="00F84317"/>
    <w:rsid w:val="00F8616D"/>
    <w:rsid w:val="00F90D59"/>
    <w:rsid w:val="00F91377"/>
    <w:rsid w:val="00F95ED4"/>
    <w:rsid w:val="00FA4381"/>
    <w:rsid w:val="00FA5056"/>
    <w:rsid w:val="00FA69B7"/>
    <w:rsid w:val="00FA6D58"/>
    <w:rsid w:val="00FB3A6F"/>
    <w:rsid w:val="00FB4589"/>
    <w:rsid w:val="00FB6C25"/>
    <w:rsid w:val="00FB7E3E"/>
    <w:rsid w:val="00FC2B97"/>
    <w:rsid w:val="00FC3DFD"/>
    <w:rsid w:val="00FD3647"/>
    <w:rsid w:val="00FD4278"/>
    <w:rsid w:val="00FD6AA5"/>
    <w:rsid w:val="00FD78EB"/>
    <w:rsid w:val="00FE1D95"/>
    <w:rsid w:val="00FE3326"/>
    <w:rsid w:val="00FE4200"/>
    <w:rsid w:val="00FE4C6E"/>
    <w:rsid w:val="00FE56D0"/>
    <w:rsid w:val="00FE6D86"/>
    <w:rsid w:val="00FF2BAA"/>
    <w:rsid w:val="00FF4E49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DE965B30-12AE-40F4-B174-4FCF5455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200A"/>
  </w:style>
  <w:style w:type="paragraph" w:styleId="berschrift1">
    <w:name w:val="heading 1"/>
    <w:basedOn w:val="Standard"/>
    <w:next w:val="Standard"/>
    <w:link w:val="berschrift1Zchn"/>
    <w:uiPriority w:val="9"/>
    <w:qFormat/>
    <w:rsid w:val="003D7E2B"/>
    <w:pPr>
      <w:keepNext/>
      <w:keepLines/>
      <w:spacing w:before="720" w:after="30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D7E2B"/>
    <w:rPr>
      <w:rFonts w:eastAsiaTheme="majorEastAsia" w:cstheme="majorBidi"/>
      <w:b/>
      <w:bCs/>
      <w:sz w:val="26"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esetze-im-internet.de/gwb/__124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footer" Target="footer2.xml"/><Relationship Id="rId25" Type="http://schemas.openxmlformats.org/officeDocument/2006/relationships/hyperlink" Target="https://www.gesetze-im-internet.de/gwb/__128.html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www.gesetze-im-internet.de/gwb/__123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hyperlink" Target="https://www.gesetze-im-internet.de/gwb/__125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yperlink" Target="https://www.gesetze-im-internet.de/gwb/__124.html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s://www.gesetze-im-internet.de/gwb/__123.html" TargetMode="Externa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42146C-D99D-455C-8971-759E7AC585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9977FD-C56A-44D2-BF9F-80F2986F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104C17-6A11-4256-9BC8-B2152131B7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8</Pages>
  <Words>1414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Berndt, Martin</cp:lastModifiedBy>
  <cp:revision>241</cp:revision>
  <cp:lastPrinted>2011-09-03T20:20:00Z</cp:lastPrinted>
  <dcterms:created xsi:type="dcterms:W3CDTF">2024-07-23T17:51:00Z</dcterms:created>
  <dcterms:modified xsi:type="dcterms:W3CDTF">2026-04-24T11:26:00Z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</Properties>
</file>